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DB452" w14:textId="77777777" w:rsidR="00746FAC" w:rsidRPr="00690BA6" w:rsidRDefault="00746FAC" w:rsidP="00746FAC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Hankook TOKER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698B7A24" w14:textId="77777777" w:rsidR="00746FAC" w:rsidRDefault="00746FAC" w:rsidP="00746F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26D99471" w14:textId="77777777" w:rsidR="00746FAC" w:rsidRDefault="00746FAC" w:rsidP="00746F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2072F8" w14:textId="77777777" w:rsidR="00746FAC" w:rsidRDefault="00746FAC" w:rsidP="00746F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E7453F" w14:textId="77777777" w:rsidR="00746FAC" w:rsidRDefault="00746FAC" w:rsidP="00746FAC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Robert Carew(q.v.).</w:t>
      </w:r>
    </w:p>
    <w:p w14:paraId="225861B9" w14:textId="77777777" w:rsidR="00746FAC" w:rsidRDefault="00746FAC" w:rsidP="00746FAC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m.8,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33A9B5F9" w14:textId="77777777" w:rsidR="00746FAC" w:rsidRDefault="00746FAC" w:rsidP="00746FAC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10B6DB0A" w14:textId="77777777" w:rsidR="00746FAC" w:rsidRDefault="00746FAC" w:rsidP="00746FAC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1FDD058" w14:textId="77777777" w:rsidR="00746FAC" w:rsidRDefault="00746FAC" w:rsidP="00746FAC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12EA546" w14:textId="77777777" w:rsidR="00746FAC" w:rsidRDefault="00746FAC" w:rsidP="00746FAC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12 September 2021</w:t>
      </w:r>
    </w:p>
    <w:p w14:paraId="315939D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1E590" w14:textId="77777777" w:rsidR="00746FAC" w:rsidRDefault="00746FAC" w:rsidP="009139A6">
      <w:r>
        <w:separator/>
      </w:r>
    </w:p>
  </w:endnote>
  <w:endnote w:type="continuationSeparator" w:id="0">
    <w:p w14:paraId="09E82872" w14:textId="77777777" w:rsidR="00746FAC" w:rsidRDefault="00746FA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F3BF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F1AA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F58C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BB887" w14:textId="77777777" w:rsidR="00746FAC" w:rsidRDefault="00746FAC" w:rsidP="009139A6">
      <w:r>
        <w:separator/>
      </w:r>
    </w:p>
  </w:footnote>
  <w:footnote w:type="continuationSeparator" w:id="0">
    <w:p w14:paraId="17A09B7B" w14:textId="77777777" w:rsidR="00746FAC" w:rsidRDefault="00746FA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E764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6D2E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3362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FAC"/>
    <w:rsid w:val="000666E0"/>
    <w:rsid w:val="002510B7"/>
    <w:rsid w:val="005C130B"/>
    <w:rsid w:val="00746FAC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16926B"/>
  <w15:chartTrackingRefBased/>
  <w15:docId w15:val="{2DCEF371-C50A-417C-B86D-18D17D648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2021-10-17T19:40:00Z</dcterms:created>
  <dcterms:modified xsi:type="dcterms:W3CDTF">2021-10-17T19:40:00Z</dcterms:modified>
</cp:coreProperties>
</file>